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A97FB" w14:textId="17C33627" w:rsidR="006B2F86" w:rsidRDefault="002A1FB3" w:rsidP="00E71FC3">
      <w:pPr>
        <w:pStyle w:val="NoSpacing"/>
      </w:pPr>
      <w:r>
        <w:rPr>
          <w:u w:val="single"/>
        </w:rPr>
        <w:t>Peter BRADFORD</w:t>
      </w:r>
      <w:r>
        <w:t xml:space="preserve">  </w:t>
      </w:r>
      <w:proofErr w:type="gramStart"/>
      <w:r>
        <w:t xml:space="preserve">   </w:t>
      </w:r>
      <w:r w:rsidR="00272B28">
        <w:t>(</w:t>
      </w:r>
      <w:proofErr w:type="gramEnd"/>
      <w:r w:rsidR="00272B28">
        <w:t>ca.1460-1543)</w:t>
      </w:r>
    </w:p>
    <w:p w14:paraId="3701393B" w14:textId="32135445" w:rsidR="00272B28" w:rsidRDefault="00272B28" w:rsidP="00E71FC3">
      <w:pPr>
        <w:pStyle w:val="NoSpacing"/>
      </w:pPr>
      <w:r>
        <w:t>of Bentley, North Riding of Yorkshire.</w:t>
      </w:r>
    </w:p>
    <w:p w14:paraId="2A949EBA" w14:textId="229A203C" w:rsidR="00272B28" w:rsidRDefault="00272B28" w:rsidP="00E71FC3">
      <w:pPr>
        <w:pStyle w:val="NoSpacing"/>
      </w:pPr>
    </w:p>
    <w:p w14:paraId="0DD36F66" w14:textId="0365481E" w:rsidR="00272B28" w:rsidRDefault="00272B28" w:rsidP="00E71FC3">
      <w:pPr>
        <w:pStyle w:val="NoSpacing"/>
      </w:pPr>
    </w:p>
    <w:p w14:paraId="5F8C52E1" w14:textId="5B8D5482" w:rsidR="00272B28" w:rsidRDefault="00272B28" w:rsidP="00272B28">
      <w:pPr>
        <w:pStyle w:val="NoSpacing"/>
      </w:pPr>
      <w:r>
        <w:t>Son of Robert Bradford(1434-</w:t>
      </w:r>
      <w:proofErr w:type="gramStart"/>
      <w:r>
        <w:t>1523)(</w:t>
      </w:r>
      <w:proofErr w:type="gramEnd"/>
      <w:r>
        <w:t>q.v.).</w:t>
      </w:r>
    </w:p>
    <w:p w14:paraId="57EFDE9C" w14:textId="074CED78" w:rsidR="00272B28" w:rsidRDefault="00272B28" w:rsidP="00272B28">
      <w:pPr>
        <w:pStyle w:val="NoSpacing"/>
      </w:pPr>
      <w:r>
        <w:t>(</w:t>
      </w:r>
      <w:hyperlink r:id="rId6" w:history="1">
        <w:r w:rsidRPr="00A00FE1">
          <w:rPr>
            <w:rStyle w:val="Hyperlink"/>
          </w:rPr>
          <w:t>www.ancestry.co.uk</w:t>
        </w:r>
      </w:hyperlink>
      <w:r>
        <w:t>)</w:t>
      </w:r>
    </w:p>
    <w:p w14:paraId="052FA6EB" w14:textId="4C7A64E8" w:rsidR="00272B28" w:rsidRDefault="00272B28" w:rsidP="00272B28">
      <w:pPr>
        <w:pStyle w:val="NoSpacing"/>
      </w:pPr>
      <w:r>
        <w:t>Son:   Robert(1487-</w:t>
      </w:r>
      <w:proofErr w:type="gramStart"/>
      <w:r>
        <w:t>1553)(</w:t>
      </w:r>
      <w:proofErr w:type="gramEnd"/>
      <w:r>
        <w:t>q.v.).    (ibid.)</w:t>
      </w:r>
    </w:p>
    <w:p w14:paraId="0E7E0501" w14:textId="1392C059" w:rsidR="009F31F9" w:rsidRDefault="009F31F9" w:rsidP="00272B28">
      <w:pPr>
        <w:pStyle w:val="NoSpacing"/>
      </w:pPr>
    </w:p>
    <w:p w14:paraId="7FE9C6A8" w14:textId="4677214D" w:rsidR="009F31F9" w:rsidRDefault="009F31F9" w:rsidP="00272B28">
      <w:pPr>
        <w:pStyle w:val="NoSpacing"/>
      </w:pPr>
    </w:p>
    <w:p w14:paraId="634573FE" w14:textId="6CA9D234" w:rsidR="009F31F9" w:rsidRDefault="009F31F9" w:rsidP="00272B28">
      <w:pPr>
        <w:pStyle w:val="NoSpacing"/>
      </w:pPr>
      <w:r>
        <w:t>17 Jan.1543</w:t>
      </w:r>
      <w:r>
        <w:tab/>
        <w:t>He died.   (ibid.)</w:t>
      </w:r>
      <w:bookmarkStart w:id="0" w:name="_GoBack"/>
      <w:bookmarkEnd w:id="0"/>
    </w:p>
    <w:p w14:paraId="2ACC37CB" w14:textId="77852708" w:rsidR="00272B28" w:rsidRDefault="00272B28" w:rsidP="00272B28">
      <w:pPr>
        <w:pStyle w:val="NoSpacing"/>
      </w:pPr>
    </w:p>
    <w:p w14:paraId="4A375844" w14:textId="4841F402" w:rsidR="00272B28" w:rsidRDefault="00272B28" w:rsidP="00272B28">
      <w:pPr>
        <w:pStyle w:val="NoSpacing"/>
      </w:pPr>
    </w:p>
    <w:p w14:paraId="253AB942" w14:textId="1B251691" w:rsidR="00272B28" w:rsidRPr="002A1FB3" w:rsidRDefault="00272B28" w:rsidP="00272B28">
      <w:pPr>
        <w:pStyle w:val="NoSpacing"/>
      </w:pPr>
      <w:r>
        <w:t>13 May 2018</w:t>
      </w:r>
    </w:p>
    <w:sectPr w:rsidR="00272B28" w:rsidRPr="002A1FB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F9A30" w14:textId="77777777" w:rsidR="002A1FB3" w:rsidRDefault="002A1FB3" w:rsidP="00E71FC3">
      <w:pPr>
        <w:spacing w:after="0" w:line="240" w:lineRule="auto"/>
      </w:pPr>
      <w:r>
        <w:separator/>
      </w:r>
    </w:p>
  </w:endnote>
  <w:endnote w:type="continuationSeparator" w:id="0">
    <w:p w14:paraId="02CB81B4" w14:textId="77777777" w:rsidR="002A1FB3" w:rsidRDefault="002A1F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4D0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4094D" w14:textId="77777777" w:rsidR="002A1FB3" w:rsidRDefault="002A1FB3" w:rsidP="00E71FC3">
      <w:pPr>
        <w:spacing w:after="0" w:line="240" w:lineRule="auto"/>
      </w:pPr>
      <w:r>
        <w:separator/>
      </w:r>
    </w:p>
  </w:footnote>
  <w:footnote w:type="continuationSeparator" w:id="0">
    <w:p w14:paraId="49FCE0DA" w14:textId="77777777" w:rsidR="002A1FB3" w:rsidRDefault="002A1F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FB3"/>
    <w:rsid w:val="001A7C09"/>
    <w:rsid w:val="00272B28"/>
    <w:rsid w:val="002A1FB3"/>
    <w:rsid w:val="00577BD5"/>
    <w:rsid w:val="00656CBA"/>
    <w:rsid w:val="006A1F77"/>
    <w:rsid w:val="00733BE7"/>
    <w:rsid w:val="009F31F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C2866"/>
  <w15:chartTrackingRefBased/>
  <w15:docId w15:val="{D4C8ABA5-4A6A-4D44-9C31-FD743AE1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72B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2B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2018-05-13T18:07:00Z</dcterms:created>
  <dcterms:modified xsi:type="dcterms:W3CDTF">2018-05-13T18:44:00Z</dcterms:modified>
</cp:coreProperties>
</file>